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61" w:rsidRDefault="001F6561" w:rsidP="008F1D65">
      <w:pPr>
        <w:widowControl/>
        <w:spacing w:line="360" w:lineRule="auto"/>
        <w:jc w:val="center"/>
        <w:outlineLvl w:val="2"/>
        <w:rPr>
          <w:rFonts w:ascii="宋体" w:cs="宋体"/>
          <w:b/>
          <w:kern w:val="0"/>
          <w:sz w:val="36"/>
          <w:szCs w:val="36"/>
        </w:rPr>
      </w:pPr>
      <w:r w:rsidRPr="008F1D65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湖州师范学院国家级“大学生创新创业训练计划”</w:t>
      </w:r>
      <w:bookmarkStart w:id="0" w:name="_GoBack"/>
    </w:p>
    <w:p w:rsidR="001F6561" w:rsidRPr="008F1D65" w:rsidRDefault="001F6561" w:rsidP="008F1D65">
      <w:pPr>
        <w:widowControl/>
        <w:spacing w:line="360" w:lineRule="auto"/>
        <w:jc w:val="center"/>
        <w:outlineLvl w:val="2"/>
        <w:rPr>
          <w:rFonts w:ascii="宋体" w:cs="宋体"/>
          <w:b/>
          <w:kern w:val="0"/>
          <w:sz w:val="36"/>
          <w:szCs w:val="36"/>
        </w:rPr>
      </w:pPr>
      <w:r w:rsidRPr="008F1D65">
        <w:rPr>
          <w:rFonts w:ascii="宋体" w:hAnsi="宋体" w:cs="宋体" w:hint="eastAsia"/>
          <w:b/>
          <w:kern w:val="0"/>
          <w:sz w:val="36"/>
          <w:szCs w:val="36"/>
        </w:rPr>
        <w:t>结题成果选项</w:t>
      </w:r>
      <w:bookmarkEnd w:id="0"/>
    </w:p>
    <w:p w:rsidR="001F6561" w:rsidRDefault="001F6561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根据湖州师范学院</w:t>
      </w:r>
      <w:r w:rsidRPr="00AB3B85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国家级“大学生创新创业训练计划”项目管理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有关文件规定，下列成果应完成两项及以上可达到结项条件：</w:t>
      </w:r>
    </w:p>
    <w:p w:rsidR="001F6561" w:rsidRDefault="001F6561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①</w:t>
      </w: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.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公开发表论文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；</w:t>
      </w:r>
    </w:p>
    <w:p w:rsidR="001F6561" w:rsidRDefault="001F6561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②</w:t>
      </w: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.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参加与项目相关的学科竞赛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并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获得奖项；</w:t>
      </w:r>
    </w:p>
    <w:p w:rsidR="001F6561" w:rsidRDefault="001F6561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③</w:t>
      </w: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.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获得专利授权；</w:t>
      </w:r>
    </w:p>
    <w:p w:rsidR="001F6561" w:rsidRDefault="001F6561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④</w:t>
      </w: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.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完成样机；</w:t>
      </w:r>
    </w:p>
    <w:p w:rsidR="001F6561" w:rsidRDefault="001F6561" w:rsidP="00D9141B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⑤</w:t>
      </w: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.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成果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实现产业化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；</w:t>
      </w:r>
    </w:p>
    <w:p w:rsidR="001F6561" w:rsidRPr="00B46479" w:rsidRDefault="001F6561" w:rsidP="00B46479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宋体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⑥</w:t>
      </w:r>
      <w:r>
        <w:rPr>
          <w:rFonts w:ascii="仿宋_GB2312" w:eastAsia="仿宋_GB2312" w:hAnsi="宋体" w:cs="宋体"/>
          <w:color w:val="222222"/>
          <w:kern w:val="0"/>
          <w:sz w:val="28"/>
          <w:szCs w:val="28"/>
        </w:rPr>
        <w:t>.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完成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横向</w:t>
      </w: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课题</w:t>
      </w:r>
      <w:r w:rsidRPr="00D9141B"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。</w:t>
      </w:r>
    </w:p>
    <w:sectPr w:rsidR="001F6561" w:rsidRPr="00B46479" w:rsidSect="00027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561" w:rsidRDefault="001F6561" w:rsidP="00F633D4">
      <w:r>
        <w:separator/>
      </w:r>
    </w:p>
  </w:endnote>
  <w:endnote w:type="continuationSeparator" w:id="0">
    <w:p w:rsidR="001F6561" w:rsidRDefault="001F6561" w:rsidP="00F63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561" w:rsidRDefault="001F6561" w:rsidP="00F633D4">
      <w:r>
        <w:separator/>
      </w:r>
    </w:p>
  </w:footnote>
  <w:footnote w:type="continuationSeparator" w:id="0">
    <w:p w:rsidR="001F6561" w:rsidRDefault="001F6561" w:rsidP="00F633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41B"/>
    <w:rsid w:val="00027451"/>
    <w:rsid w:val="000924AE"/>
    <w:rsid w:val="00142A9C"/>
    <w:rsid w:val="001C18AF"/>
    <w:rsid w:val="001F6561"/>
    <w:rsid w:val="00392E58"/>
    <w:rsid w:val="00435EA0"/>
    <w:rsid w:val="00443506"/>
    <w:rsid w:val="005206BA"/>
    <w:rsid w:val="0058542E"/>
    <w:rsid w:val="008B5F2C"/>
    <w:rsid w:val="008C37CD"/>
    <w:rsid w:val="008F1D65"/>
    <w:rsid w:val="00A76A17"/>
    <w:rsid w:val="00AB3B85"/>
    <w:rsid w:val="00AE6F72"/>
    <w:rsid w:val="00B43C2C"/>
    <w:rsid w:val="00B46479"/>
    <w:rsid w:val="00C3151E"/>
    <w:rsid w:val="00D9141B"/>
    <w:rsid w:val="00E709C2"/>
    <w:rsid w:val="00F633D4"/>
    <w:rsid w:val="00FD2939"/>
    <w:rsid w:val="00FF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45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3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33D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63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33D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23</Words>
  <Characters>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吴明敏</dc:creator>
  <cp:keywords/>
  <dc:description/>
  <cp:lastModifiedBy>微软用户</cp:lastModifiedBy>
  <cp:revision>6</cp:revision>
  <dcterms:created xsi:type="dcterms:W3CDTF">2016-01-21T02:13:00Z</dcterms:created>
  <dcterms:modified xsi:type="dcterms:W3CDTF">2016-03-30T01:15:00Z</dcterms:modified>
</cp:coreProperties>
</file>