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276" w:rsidRDefault="001D6276">
      <w:pPr>
        <w:spacing w:before="312" w:after="312"/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eastAsia="黑体" w:hint="eastAsia"/>
          <w:sz w:val="36"/>
          <w:szCs w:val="36"/>
        </w:rPr>
        <w:t>大学生创业训练项目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1D6276" w:rsidRPr="0047149C" w:rsidRDefault="001D6276" w:rsidP="0047149C">
      <w:pPr>
        <w:spacing w:line="620" w:lineRule="exact"/>
        <w:rPr>
          <w:rFonts w:ascii="宋体"/>
          <w:b/>
          <w:bCs/>
          <w:color w:val="000000"/>
          <w:sz w:val="44"/>
          <w:szCs w:val="44"/>
        </w:rPr>
      </w:pPr>
    </w:p>
    <w:p w:rsidR="001D6276" w:rsidRDefault="001D6276" w:rsidP="0047149C">
      <w:pPr>
        <w:rPr>
          <w:rFonts w:ascii="宋体"/>
          <w:color w:val="000000"/>
          <w:sz w:val="29"/>
        </w:rPr>
      </w:pPr>
    </w:p>
    <w:p w:rsidR="001D6276" w:rsidRDefault="001D6276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         </w:t>
      </w:r>
    </w:p>
    <w:p w:rsidR="001D6276" w:rsidRDefault="001D6276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         </w:t>
      </w:r>
    </w:p>
    <w:p w:rsidR="001D6276" w:rsidRDefault="001D6276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/>
          <w:b/>
          <w:color w:val="000000"/>
          <w:sz w:val="30"/>
          <w:szCs w:val="30"/>
          <w:u w:val="single"/>
        </w:rPr>
        <w:t xml:space="preserve">              </w:t>
      </w:r>
    </w:p>
    <w:p w:rsidR="001D6276" w:rsidRDefault="001D6276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    </w:t>
      </w:r>
    </w:p>
    <w:p w:rsidR="001D6276" w:rsidRDefault="001D6276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</w:t>
      </w:r>
      <w:r>
        <w:rPr>
          <w:rFonts w:ascii="黑体" w:eastAsia="黑体" w:hAnsi="宋体"/>
          <w:color w:val="000000"/>
          <w:sz w:val="30"/>
          <w:szCs w:val="30"/>
        </w:rPr>
        <w:t xml:space="preserve">    </w:t>
      </w:r>
      <w:r>
        <w:rPr>
          <w:rFonts w:ascii="黑体" w:eastAsia="黑体" w:hAnsi="宋体" w:hint="eastAsia"/>
          <w:color w:val="000000"/>
          <w:sz w:val="30"/>
          <w:szCs w:val="30"/>
        </w:rPr>
        <w:t>号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</w:p>
    <w:p w:rsidR="001D6276" w:rsidRDefault="001D6276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/>
          <w:spacing w:val="58"/>
          <w:sz w:val="30"/>
          <w:szCs w:val="30"/>
        </w:rPr>
        <w:t>E-mail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</w:p>
    <w:p w:rsidR="001D6276" w:rsidRDefault="001D6276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/>
          <w:spacing w:val="58"/>
          <w:sz w:val="30"/>
          <w:szCs w:val="30"/>
        </w:rPr>
        <w:t>E-mail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</w:p>
    <w:p w:rsidR="001D6276" w:rsidRDefault="001D6276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</w:t>
      </w:r>
    </w:p>
    <w:p w:rsidR="001D6276" w:rsidRDefault="001D6276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 </w:t>
      </w:r>
    </w:p>
    <w:p w:rsidR="001D6276" w:rsidRDefault="001D6276" w:rsidP="00414B4B">
      <w:pPr>
        <w:tabs>
          <w:tab w:val="left" w:pos="2850"/>
          <w:tab w:val="center" w:pos="4153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/>
          <w:sz w:val="30"/>
          <w:szCs w:val="30"/>
        </w:rPr>
        <w:tab/>
      </w:r>
      <w:r>
        <w:rPr>
          <w:rFonts w:ascii="黑体" w:eastAsia="黑体" w:hAnsi="宋体"/>
          <w:sz w:val="30"/>
          <w:szCs w:val="30"/>
        </w:rPr>
        <w:tab/>
      </w:r>
    </w:p>
    <w:p w:rsidR="001D6276" w:rsidRDefault="001D6276" w:rsidP="00414B4B">
      <w:pPr>
        <w:tabs>
          <w:tab w:val="left" w:pos="2850"/>
          <w:tab w:val="center" w:pos="4153"/>
        </w:tabs>
        <w:spacing w:before="1560" w:line="240" w:lineRule="exact"/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湖州师范学院</w:t>
      </w:r>
    </w:p>
    <w:p w:rsidR="001D6276" w:rsidRDefault="001D6276" w:rsidP="00414B4B">
      <w:pPr>
        <w:rPr>
          <w:rFonts w:ascii="黑体" w:eastAsia="黑体" w:hAnsi="宋体"/>
          <w:sz w:val="30"/>
          <w:szCs w:val="30"/>
        </w:rPr>
      </w:pPr>
    </w:p>
    <w:p w:rsidR="001D6276" w:rsidRDefault="001D6276">
      <w:pPr>
        <w:jc w:val="center"/>
        <w:rPr>
          <w:b/>
          <w:sz w:val="36"/>
          <w:szCs w:val="36"/>
        </w:rPr>
      </w:pPr>
      <w:r>
        <w:rPr>
          <w:rFonts w:ascii="黑体" w:eastAsia="黑体" w:hAnsi="宋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t>填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1D6276" w:rsidRDefault="001D6276">
      <w:pPr>
        <w:jc w:val="center"/>
        <w:rPr>
          <w:rFonts w:ascii="宋体"/>
          <w:b/>
          <w:bCs/>
          <w:color w:val="000000"/>
          <w:sz w:val="36"/>
          <w:szCs w:val="36"/>
        </w:rPr>
      </w:pPr>
    </w:p>
    <w:p w:rsidR="001D6276" w:rsidRDefault="001D6276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/>
          <w:bCs/>
          <w:color w:val="000000"/>
          <w:sz w:val="30"/>
          <w:szCs w:val="30"/>
        </w:rPr>
        <w:t>1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、本申请书所列各项内容均须实事求是，认真填写，表达明确严谨，简明扼要</w:t>
      </w:r>
    </w:p>
    <w:p w:rsidR="001D6276" w:rsidRDefault="001D6276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/>
          <w:bCs/>
          <w:color w:val="000000"/>
          <w:sz w:val="30"/>
          <w:szCs w:val="30"/>
        </w:rPr>
        <w:t>2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、申请人为本科生创新团队，首页只填负责人。“项目编号”一栏不填。</w:t>
      </w:r>
    </w:p>
    <w:p w:rsidR="001D6276" w:rsidRDefault="001D6276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/>
          <w:bCs/>
          <w:color w:val="000000"/>
          <w:sz w:val="30"/>
          <w:szCs w:val="30"/>
        </w:rPr>
        <w:t>3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、本申请书为大</w:t>
      </w:r>
      <w:r>
        <w:rPr>
          <w:rFonts w:ascii="仿宋_GB2312" w:eastAsia="仿宋_GB2312" w:hAnsi="宋体"/>
          <w:bCs/>
          <w:color w:val="000000"/>
          <w:sz w:val="30"/>
          <w:szCs w:val="30"/>
        </w:rPr>
        <w:t>16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开本（</w:t>
      </w:r>
      <w:r>
        <w:rPr>
          <w:rFonts w:ascii="仿宋_GB2312" w:eastAsia="仿宋_GB2312" w:hAnsi="宋体"/>
          <w:bCs/>
          <w:color w:val="000000"/>
          <w:sz w:val="30"/>
          <w:szCs w:val="30"/>
        </w:rPr>
        <w:t>A4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），左侧装订成册。可网上下载、自行复印或加页，但格式、内容、大小均须与原件一致。</w:t>
      </w:r>
    </w:p>
    <w:p w:rsidR="001D6276" w:rsidRDefault="001D6276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、负责人所在学院认真审核</w:t>
      </w:r>
      <w:r>
        <w:rPr>
          <w:rFonts w:ascii="仿宋_GB2312" w:eastAsia="仿宋_GB2312"/>
          <w:sz w:val="30"/>
          <w:szCs w:val="30"/>
        </w:rPr>
        <w:t xml:space="preserve">, </w:t>
      </w:r>
      <w:r>
        <w:rPr>
          <w:rFonts w:ascii="仿宋_GB2312" w:eastAsia="仿宋_GB2312" w:hint="eastAsia"/>
          <w:sz w:val="30"/>
          <w:szCs w:val="30"/>
        </w:rPr>
        <w:t>经初评和答辩，签署意见后，将申请书（一式两份）报送</w:t>
      </w:r>
      <w:r>
        <w:rPr>
          <w:rFonts w:ascii="仿宋_GB2312" w:eastAsia="仿宋_GB2312" w:hAnsi="宋体" w:hint="eastAsia"/>
        </w:rPr>
        <w:t>××××</w:t>
      </w:r>
      <w:r>
        <w:rPr>
          <w:rFonts w:ascii="仿宋_GB2312" w:eastAsia="仿宋_GB2312" w:hint="eastAsia"/>
          <w:sz w:val="30"/>
          <w:szCs w:val="30"/>
        </w:rPr>
        <w:t>大学项目管理办公室。</w:t>
      </w:r>
    </w:p>
    <w:p w:rsidR="001D6276" w:rsidRDefault="001D6276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1D6276" w:rsidRDefault="001D6276" w:rsidP="00392C7E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:rsidR="001D6276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1D6276" w:rsidRDefault="001D6276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:rsidR="001D6276" w:rsidRDefault="001D6276" w:rsidP="00242681">
            <w:pPr>
              <w:rPr>
                <w:rFonts w:ascii="楷体_GB2312" w:eastAsia="楷体_GB2312"/>
                <w:sz w:val="24"/>
              </w:rPr>
            </w:pPr>
          </w:p>
        </w:tc>
      </w:tr>
      <w:tr w:rsidR="001D6276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D6276" w:rsidRDefault="001D6276" w:rsidP="0047149C">
            <w:pPr>
              <w:widowControl/>
              <w:rPr>
                <w:sz w:val="24"/>
              </w:rPr>
            </w:pPr>
          </w:p>
          <w:p w:rsidR="001D6276" w:rsidRDefault="001D6276" w:rsidP="0047149C">
            <w:pPr>
              <w:widowControl/>
              <w:rPr>
                <w:sz w:val="24"/>
              </w:rPr>
            </w:pPr>
          </w:p>
          <w:p w:rsidR="001D6276" w:rsidRDefault="001D6276" w:rsidP="0047149C">
            <w:pPr>
              <w:rPr>
                <w:sz w:val="24"/>
              </w:rPr>
            </w:pPr>
          </w:p>
        </w:tc>
      </w:tr>
      <w:tr w:rsidR="001D6276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1D6276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6276" w:rsidRDefault="001D6276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1D6276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1D6276" w:rsidRDefault="001D627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6276" w:rsidRDefault="001D6276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sz w:val="24"/>
              </w:rPr>
              <w:t>:</w:t>
            </w:r>
          </w:p>
        </w:tc>
      </w:tr>
      <w:tr w:rsidR="001D6276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1D6276" w:rsidRDefault="001D627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6276" w:rsidRDefault="001D6276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sz w:val="24"/>
              </w:rPr>
              <w:t>:</w:t>
            </w:r>
          </w:p>
        </w:tc>
      </w:tr>
      <w:tr w:rsidR="001D6276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1D6276" w:rsidRDefault="001D627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6276" w:rsidRDefault="001D6276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sz w:val="24"/>
              </w:rPr>
              <w:t>:</w:t>
            </w:r>
          </w:p>
        </w:tc>
      </w:tr>
      <w:tr w:rsidR="001D6276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Pr="00392C7E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</w:tc>
      </w:tr>
      <w:tr w:rsidR="001D6276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</w:tc>
      </w:tr>
      <w:tr w:rsidR="001D6276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</w:tc>
      </w:tr>
      <w:tr w:rsidR="001D6276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  <w:p w:rsidR="001D6276" w:rsidRDefault="001D6276">
            <w:pPr>
              <w:rPr>
                <w:sz w:val="24"/>
              </w:rPr>
            </w:pPr>
          </w:p>
        </w:tc>
      </w:tr>
      <w:tr w:rsidR="001D6276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1D6276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6276" w:rsidRDefault="001D6276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1D6276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1D6276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1D6276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1D6276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6276" w:rsidRDefault="001D6276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1D6276" w:rsidRDefault="001D6276" w:rsidP="00392C7E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15"/>
      </w:tblGrid>
      <w:tr w:rsidR="001D6276" w:rsidTr="00392C7E">
        <w:trPr>
          <w:trHeight w:val="6064"/>
        </w:trPr>
        <w:tc>
          <w:tcPr>
            <w:tcW w:w="8715" w:type="dxa"/>
          </w:tcPr>
          <w:p w:rsidR="001D6276" w:rsidRDefault="001D6276" w:rsidP="00392C7E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项目来源</w:t>
            </w: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  <w:szCs w:val="24"/>
              </w:rPr>
            </w:pP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  <w:szCs w:val="24"/>
              </w:rPr>
            </w:pPr>
          </w:p>
          <w:p w:rsidR="001D6276" w:rsidRDefault="001D6276" w:rsidP="00392C7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行业及市场前景</w:t>
            </w: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  <w:szCs w:val="24"/>
              </w:rPr>
            </w:pP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  <w:szCs w:val="24"/>
              </w:rPr>
            </w:pPr>
          </w:p>
          <w:p w:rsidR="001D6276" w:rsidRDefault="001D6276" w:rsidP="00392C7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创新点与项目特色</w:t>
            </w: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b/>
                <w:sz w:val="24"/>
                <w:szCs w:val="24"/>
              </w:rPr>
            </w:pP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b/>
                <w:sz w:val="24"/>
                <w:szCs w:val="24"/>
              </w:rPr>
            </w:pPr>
          </w:p>
          <w:p w:rsidR="001D6276" w:rsidRDefault="001D6276" w:rsidP="00392C7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生产或运营</w:t>
            </w: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（生产或运营方式，材料、劳动力、设备需求，质量保证，生产成本。）</w:t>
            </w: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  <w:szCs w:val="24"/>
              </w:rPr>
            </w:pP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  <w:szCs w:val="24"/>
              </w:rPr>
            </w:pPr>
          </w:p>
          <w:p w:rsidR="001D6276" w:rsidRDefault="001D6276" w:rsidP="00392C7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投融资方案</w:t>
            </w: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  <w:szCs w:val="24"/>
              </w:rPr>
            </w:pPr>
          </w:p>
          <w:p w:rsidR="001D6276" w:rsidRDefault="001D6276" w:rsidP="00392C7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管理模式</w:t>
            </w: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（合作计划，实施方案，机构设置，人员管理，销售策略等。）</w:t>
            </w: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b/>
                <w:sz w:val="24"/>
                <w:szCs w:val="24"/>
              </w:rPr>
            </w:pPr>
          </w:p>
          <w:p w:rsidR="001D6276" w:rsidRDefault="001D6276" w:rsidP="00392C7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风险预测及应对措施</w:t>
            </w: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  <w:szCs w:val="24"/>
              </w:rPr>
            </w:pPr>
          </w:p>
          <w:p w:rsidR="001D6276" w:rsidRDefault="001D6276" w:rsidP="00392C7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效益预测</w:t>
            </w:r>
          </w:p>
          <w:p w:rsidR="001D6276" w:rsidRDefault="001D6276" w:rsidP="00392C7E">
            <w:pPr>
              <w:snapToGrid w:val="0"/>
              <w:spacing w:beforeLines="50" w:afterLines="50" w:line="300" w:lineRule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（未来三年至五年的销售收入、利润、资产回报率等。）</w:t>
            </w:r>
          </w:p>
          <w:p w:rsidR="001D6276" w:rsidRDefault="001D6276">
            <w:pPr>
              <w:rPr>
                <w:sz w:val="24"/>
                <w:szCs w:val="24"/>
              </w:rPr>
            </w:pPr>
          </w:p>
        </w:tc>
      </w:tr>
    </w:tbl>
    <w:p w:rsidR="001D6276" w:rsidRDefault="001D6276" w:rsidP="00392C7E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95"/>
        <w:gridCol w:w="1155"/>
        <w:gridCol w:w="2205"/>
        <w:gridCol w:w="1560"/>
        <w:gridCol w:w="1590"/>
      </w:tblGrid>
      <w:tr w:rsidR="001D6276">
        <w:trPr>
          <w:cantSplit/>
          <w:trHeight w:val="300"/>
        </w:trPr>
        <w:tc>
          <w:tcPr>
            <w:tcW w:w="1995" w:type="dxa"/>
            <w:vMerge w:val="restart"/>
            <w:tcBorders>
              <w:left w:val="single" w:sz="6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开支科目</w:t>
            </w:r>
            <w:r>
              <w:rPr>
                <w:rFonts w:ascii="宋体" w:hAnsi="宋体"/>
                <w:sz w:val="24"/>
                <w:szCs w:val="24"/>
              </w:rPr>
              <w:t xml:space="preserve">                    </w:t>
            </w:r>
          </w:p>
        </w:tc>
        <w:tc>
          <w:tcPr>
            <w:tcW w:w="1155" w:type="dxa"/>
            <w:vMerge w:val="restart"/>
            <w:vAlign w:val="center"/>
          </w:tcPr>
          <w:p w:rsidR="001D6276" w:rsidRDefault="001D62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:rsidR="001D6276" w:rsidRDefault="001D627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vAlign w:val="center"/>
          </w:tcPr>
          <w:p w:rsidR="001D6276" w:rsidRDefault="001D627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vAlign w:val="center"/>
          </w:tcPr>
          <w:p w:rsidR="001D6276" w:rsidRDefault="001D627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1D6276">
        <w:trPr>
          <w:cantSplit/>
          <w:trHeight w:val="492"/>
        </w:trPr>
        <w:tc>
          <w:tcPr>
            <w:tcW w:w="1995" w:type="dxa"/>
            <w:vMerge/>
            <w:tcBorders>
              <w:left w:val="single" w:sz="6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55" w:type="dxa"/>
            <w:vMerge/>
            <w:vAlign w:val="center"/>
          </w:tcPr>
          <w:p w:rsidR="001D6276" w:rsidRDefault="001D62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vAlign w:val="center"/>
          </w:tcPr>
          <w:p w:rsidR="001D6276" w:rsidRDefault="001D62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D6276" w:rsidRDefault="001D62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vAlign w:val="center"/>
          </w:tcPr>
          <w:p w:rsidR="001D6276" w:rsidRDefault="001D62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1D6276">
        <w:trPr>
          <w:cantSplit/>
          <w:trHeight w:val="560"/>
        </w:trPr>
        <w:tc>
          <w:tcPr>
            <w:tcW w:w="1995" w:type="dxa"/>
            <w:tcBorders>
              <w:left w:val="single" w:sz="6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</w:tcPr>
          <w:p w:rsidR="001D6276" w:rsidRDefault="001D6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</w:tcPr>
          <w:p w:rsidR="001D6276" w:rsidRDefault="001D6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1D6276" w:rsidRDefault="001D62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</w:tcPr>
          <w:p w:rsidR="001D6276" w:rsidRDefault="001D627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D6276">
        <w:trPr>
          <w:cantSplit/>
          <w:trHeight w:val="554"/>
        </w:trPr>
        <w:tc>
          <w:tcPr>
            <w:tcW w:w="1995" w:type="dxa"/>
            <w:tcBorders>
              <w:left w:val="single" w:sz="6" w:space="0" w:color="auto"/>
            </w:tcBorders>
          </w:tcPr>
          <w:p w:rsidR="001D6276" w:rsidRDefault="001D6276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1. </w:t>
            </w:r>
            <w:r>
              <w:rPr>
                <w:rFonts w:ascii="宋体" w:hAnsi="宋体" w:hint="eastAsia"/>
                <w:sz w:val="24"/>
                <w:szCs w:val="24"/>
              </w:rPr>
              <w:t>业务费</w:t>
            </w:r>
          </w:p>
        </w:tc>
        <w:tc>
          <w:tcPr>
            <w:tcW w:w="115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1D6276" w:rsidRDefault="001D6276">
            <w:pPr>
              <w:rPr>
                <w:b/>
                <w:bCs/>
              </w:rPr>
            </w:pPr>
          </w:p>
        </w:tc>
      </w:tr>
      <w:tr w:rsidR="001D6276">
        <w:trPr>
          <w:cantSplit/>
          <w:trHeight w:val="548"/>
        </w:trPr>
        <w:tc>
          <w:tcPr>
            <w:tcW w:w="1995" w:type="dxa"/>
            <w:tcBorders>
              <w:left w:val="single" w:sz="6" w:space="0" w:color="auto"/>
            </w:tcBorders>
          </w:tcPr>
          <w:p w:rsidR="001D6276" w:rsidRDefault="001D6276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）能源动力费</w:t>
            </w:r>
          </w:p>
        </w:tc>
        <w:tc>
          <w:tcPr>
            <w:tcW w:w="115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1D6276" w:rsidRDefault="001D6276">
            <w:pPr>
              <w:rPr>
                <w:b/>
                <w:bCs/>
              </w:rPr>
            </w:pPr>
          </w:p>
        </w:tc>
      </w:tr>
      <w:tr w:rsidR="001D6276">
        <w:trPr>
          <w:cantSplit/>
          <w:trHeight w:val="556"/>
        </w:trPr>
        <w:tc>
          <w:tcPr>
            <w:tcW w:w="1995" w:type="dxa"/>
            <w:tcBorders>
              <w:left w:val="single" w:sz="6" w:space="0" w:color="auto"/>
            </w:tcBorders>
          </w:tcPr>
          <w:p w:rsidR="001D6276" w:rsidRDefault="001D6276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）会议费</w:t>
            </w:r>
          </w:p>
        </w:tc>
        <w:tc>
          <w:tcPr>
            <w:tcW w:w="115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1D6276" w:rsidRDefault="001D6276">
            <w:pPr>
              <w:rPr>
                <w:b/>
                <w:bCs/>
              </w:rPr>
            </w:pPr>
          </w:p>
        </w:tc>
      </w:tr>
      <w:tr w:rsidR="001D6276">
        <w:trPr>
          <w:cantSplit/>
          <w:trHeight w:val="578"/>
        </w:trPr>
        <w:tc>
          <w:tcPr>
            <w:tcW w:w="1995" w:type="dxa"/>
            <w:tcBorders>
              <w:left w:val="single" w:sz="6" w:space="0" w:color="auto"/>
            </w:tcBorders>
          </w:tcPr>
          <w:p w:rsidR="001D6276" w:rsidRDefault="001D6276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）差旅费</w:t>
            </w:r>
          </w:p>
        </w:tc>
        <w:tc>
          <w:tcPr>
            <w:tcW w:w="115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1D6276" w:rsidRDefault="001D6276">
            <w:pPr>
              <w:rPr>
                <w:b/>
                <w:bCs/>
              </w:rPr>
            </w:pPr>
          </w:p>
        </w:tc>
      </w:tr>
      <w:tr w:rsidR="001D6276">
        <w:trPr>
          <w:cantSplit/>
          <w:trHeight w:val="596"/>
        </w:trPr>
        <w:tc>
          <w:tcPr>
            <w:tcW w:w="1995" w:type="dxa"/>
            <w:tcBorders>
              <w:left w:val="single" w:sz="6" w:space="0" w:color="auto"/>
            </w:tcBorders>
          </w:tcPr>
          <w:p w:rsidR="001D6276" w:rsidRDefault="001D6276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sz w:val="24"/>
                <w:szCs w:val="24"/>
              </w:rPr>
              <w:t>）文献检索费</w:t>
            </w:r>
          </w:p>
        </w:tc>
        <w:tc>
          <w:tcPr>
            <w:tcW w:w="115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1D6276" w:rsidRDefault="001D6276">
            <w:pPr>
              <w:rPr>
                <w:b/>
                <w:bCs/>
              </w:rPr>
            </w:pPr>
          </w:p>
        </w:tc>
      </w:tr>
      <w:tr w:rsidR="001D6276">
        <w:trPr>
          <w:cantSplit/>
          <w:trHeight w:val="511"/>
        </w:trPr>
        <w:tc>
          <w:tcPr>
            <w:tcW w:w="1995" w:type="dxa"/>
            <w:tcBorders>
              <w:left w:val="single" w:sz="6" w:space="0" w:color="auto"/>
            </w:tcBorders>
          </w:tcPr>
          <w:p w:rsidR="001D6276" w:rsidRDefault="001D6276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）论文出版费</w:t>
            </w:r>
          </w:p>
        </w:tc>
        <w:tc>
          <w:tcPr>
            <w:tcW w:w="115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1D6276" w:rsidRDefault="001D6276">
            <w:pPr>
              <w:rPr>
                <w:b/>
                <w:bCs/>
              </w:rPr>
            </w:pPr>
          </w:p>
        </w:tc>
      </w:tr>
      <w:tr w:rsidR="001D6276">
        <w:trPr>
          <w:cantSplit/>
          <w:trHeight w:val="546"/>
        </w:trPr>
        <w:tc>
          <w:tcPr>
            <w:tcW w:w="1995" w:type="dxa"/>
            <w:tcBorders>
              <w:left w:val="single" w:sz="6" w:space="0" w:color="auto"/>
            </w:tcBorders>
          </w:tcPr>
          <w:p w:rsidR="001D6276" w:rsidRDefault="001D6276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2. </w:t>
            </w:r>
            <w:r>
              <w:rPr>
                <w:rFonts w:ascii="宋体" w:hAnsi="宋体" w:hint="eastAsia"/>
                <w:sz w:val="24"/>
                <w:szCs w:val="24"/>
              </w:rPr>
              <w:t>仪器设备购置费</w:t>
            </w:r>
          </w:p>
        </w:tc>
        <w:tc>
          <w:tcPr>
            <w:tcW w:w="115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1D6276" w:rsidRDefault="001D6276">
            <w:pPr>
              <w:rPr>
                <w:b/>
                <w:bCs/>
              </w:rPr>
            </w:pPr>
          </w:p>
        </w:tc>
      </w:tr>
      <w:tr w:rsidR="001D6276">
        <w:trPr>
          <w:cantSplit/>
          <w:trHeight w:val="496"/>
        </w:trPr>
        <w:tc>
          <w:tcPr>
            <w:tcW w:w="1995" w:type="dxa"/>
            <w:tcBorders>
              <w:left w:val="single" w:sz="6" w:space="0" w:color="auto"/>
            </w:tcBorders>
          </w:tcPr>
          <w:p w:rsidR="001D6276" w:rsidRDefault="001D6276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3. </w:t>
            </w:r>
            <w:r>
              <w:rPr>
                <w:rFonts w:ascii="宋体" w:hAnsi="宋体" w:hint="eastAsia"/>
                <w:sz w:val="24"/>
                <w:szCs w:val="24"/>
              </w:rPr>
              <w:t>材料费</w:t>
            </w:r>
          </w:p>
        </w:tc>
        <w:tc>
          <w:tcPr>
            <w:tcW w:w="115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1D6276" w:rsidRDefault="001D6276">
            <w:pPr>
              <w:rPr>
                <w:b/>
                <w:bCs/>
              </w:rPr>
            </w:pPr>
          </w:p>
        </w:tc>
      </w:tr>
      <w:tr w:rsidR="001D6276">
        <w:trPr>
          <w:cantSplit/>
          <w:trHeight w:val="558"/>
        </w:trPr>
        <w:tc>
          <w:tcPr>
            <w:tcW w:w="1995" w:type="dxa"/>
            <w:tcBorders>
              <w:left w:val="single" w:sz="6" w:space="0" w:color="auto"/>
            </w:tcBorders>
            <w:vAlign w:val="center"/>
          </w:tcPr>
          <w:p w:rsidR="001D6276" w:rsidRDefault="001D6276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2205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60" w:type="dxa"/>
          </w:tcPr>
          <w:p w:rsidR="001D6276" w:rsidRDefault="001D6276">
            <w:pPr>
              <w:rPr>
                <w:b/>
                <w:bCs/>
              </w:rPr>
            </w:pPr>
          </w:p>
        </w:tc>
        <w:tc>
          <w:tcPr>
            <w:tcW w:w="1590" w:type="dxa"/>
          </w:tcPr>
          <w:p w:rsidR="001D6276" w:rsidRDefault="001D6276">
            <w:pPr>
              <w:rPr>
                <w:b/>
                <w:bCs/>
              </w:rPr>
            </w:pPr>
          </w:p>
        </w:tc>
      </w:tr>
    </w:tbl>
    <w:p w:rsidR="001D6276" w:rsidRDefault="001D6276" w:rsidP="00392C7E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05"/>
      </w:tblGrid>
      <w:tr w:rsidR="001D6276">
        <w:trPr>
          <w:trHeight w:hRule="exact" w:val="321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76" w:rsidRDefault="001D6276">
            <w:pPr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1D6276" w:rsidRDefault="001D6276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1D6276" w:rsidRDefault="001D6276" w:rsidP="00392C7E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05"/>
      </w:tblGrid>
      <w:tr w:rsidR="001D6276" w:rsidTr="00392C7E">
        <w:trPr>
          <w:trHeight w:hRule="exact" w:val="393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 </w:t>
            </w:r>
          </w:p>
          <w:p w:rsidR="001D6276" w:rsidRDefault="001D6276">
            <w:pPr>
              <w:spacing w:line="360" w:lineRule="auto"/>
              <w:ind w:firstLineChars="2200" w:firstLine="530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1D6276" w:rsidRDefault="001D6276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1D6276" w:rsidRDefault="001D6276" w:rsidP="00392C7E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05"/>
      </w:tblGrid>
      <w:tr w:rsidR="001D6276" w:rsidTr="00392C7E">
        <w:trPr>
          <w:trHeight w:hRule="exact" w:val="375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76" w:rsidRDefault="001D6276">
            <w:pPr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:rsidR="001D6276" w:rsidRDefault="001D6276">
            <w:pPr>
              <w:spacing w:line="360" w:lineRule="auto"/>
              <w:ind w:firstLineChars="2100" w:firstLine="506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专家组组长（签章）：</w:t>
            </w:r>
          </w:p>
          <w:p w:rsidR="001D6276" w:rsidRDefault="001D6276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1D6276" w:rsidRDefault="001D6276" w:rsidP="00392C7E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05"/>
      </w:tblGrid>
      <w:tr w:rsidR="001D6276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76" w:rsidRDefault="001D6276">
            <w:pPr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 w:rsidP="00392C7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 w:rsidP="00392C7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1D6276" w:rsidRDefault="001D6276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1D6276" w:rsidRDefault="001D6276" w:rsidP="00392C7E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05"/>
      </w:tblGrid>
      <w:tr w:rsidR="001D6276">
        <w:trPr>
          <w:trHeight w:hRule="exact" w:val="3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 w:rsidP="00392C7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1D6276" w:rsidRDefault="001D6276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1D6276" w:rsidRDefault="001D6276" w:rsidP="00392C7E">
            <w:pPr>
              <w:spacing w:line="360" w:lineRule="auto"/>
              <w:ind w:firstLineChars="2350" w:firstLine="5662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1D6276" w:rsidRDefault="001D6276"/>
    <w:sectPr w:rsidR="001D6276" w:rsidSect="005213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abstractNum w:abstractNumId="1">
    <w:nsid w:val="45FC14C3"/>
    <w:multiLevelType w:val="multilevel"/>
    <w:tmpl w:val="45FC14C3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 w:cs="Times New Roman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  <w:rPr>
        <w:rFonts w:cs="Times New Roman"/>
      </w:rPr>
    </w:lvl>
  </w:abstractNum>
  <w:abstractNum w:abstractNumId="2">
    <w:nsid w:val="60BC485B"/>
    <w:multiLevelType w:val="multilevel"/>
    <w:tmpl w:val="60BC485B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cs="Times New Roman" w:hint="default"/>
      </w:rPr>
    </w:lvl>
    <w:lvl w:ilvl="1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0280"/>
    <w:rsid w:val="00053255"/>
    <w:rsid w:val="00172A27"/>
    <w:rsid w:val="00186816"/>
    <w:rsid w:val="001D6276"/>
    <w:rsid w:val="002066A3"/>
    <w:rsid w:val="00242681"/>
    <w:rsid w:val="002C03E0"/>
    <w:rsid w:val="00392C7E"/>
    <w:rsid w:val="003C65A0"/>
    <w:rsid w:val="00414B4B"/>
    <w:rsid w:val="0047149C"/>
    <w:rsid w:val="00521370"/>
    <w:rsid w:val="00A86371"/>
    <w:rsid w:val="00B55A95"/>
    <w:rsid w:val="00D06712"/>
    <w:rsid w:val="00DA2AF6"/>
    <w:rsid w:val="00F61C4D"/>
    <w:rsid w:val="2A3F60BA"/>
    <w:rsid w:val="57C83650"/>
    <w:rsid w:val="60354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70"/>
    <w:pPr>
      <w:widowControl w:val="0"/>
      <w:jc w:val="both"/>
    </w:pPr>
  </w:style>
  <w:style w:type="paragraph" w:styleId="Heading3">
    <w:name w:val="heading 3"/>
    <w:basedOn w:val="Normal"/>
    <w:next w:val="Normal"/>
    <w:link w:val="Heading3Char"/>
    <w:uiPriority w:val="99"/>
    <w:qFormat/>
    <w:rsid w:val="0052137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30280"/>
    <w:rPr>
      <w:rFonts w:cs="Times New Roman"/>
      <w:b/>
      <w:bCs/>
      <w:sz w:val="32"/>
      <w:szCs w:val="32"/>
    </w:rPr>
  </w:style>
  <w:style w:type="paragraph" w:customStyle="1" w:styleId="ListParagraph1">
    <w:name w:val="List Paragraph1"/>
    <w:basedOn w:val="Normal"/>
    <w:uiPriority w:val="99"/>
    <w:rsid w:val="0052137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7</Pages>
  <Words>250</Words>
  <Characters>1427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</cp:revision>
  <cp:lastPrinted>2017-03-31T08:14:00Z</cp:lastPrinted>
  <dcterms:created xsi:type="dcterms:W3CDTF">2017-03-23T12:28:00Z</dcterms:created>
  <dcterms:modified xsi:type="dcterms:W3CDTF">2017-03-31T08:17:00Z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